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B1514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GRIGGE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327480B3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Dunmow, Essex. Husbandman.</w:t>
      </w:r>
    </w:p>
    <w:p w14:paraId="3A7A241A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7AC7C173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5C5547F8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Nicholas Spencer, gentleman(q.v.), brought a plaint of debt against him and</w:t>
      </w:r>
    </w:p>
    <w:p w14:paraId="4EB6E436" w14:textId="77777777" w:rsidR="00DC7D5F" w:rsidRDefault="00DC7D5F" w:rsidP="00DC7D5F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four others.    </w:t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95DD3C4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7F91F279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1D0FF7DB" w14:textId="77777777" w:rsidR="00DC7D5F" w:rsidRDefault="00DC7D5F" w:rsidP="00DC7D5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16656F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18E3" w14:textId="77777777" w:rsidR="00DC7D5F" w:rsidRDefault="00DC7D5F" w:rsidP="009139A6">
      <w:r>
        <w:separator/>
      </w:r>
    </w:p>
  </w:endnote>
  <w:endnote w:type="continuationSeparator" w:id="0">
    <w:p w14:paraId="1511689E" w14:textId="77777777" w:rsidR="00DC7D5F" w:rsidRDefault="00DC7D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79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FB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C6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0B92" w14:textId="77777777" w:rsidR="00DC7D5F" w:rsidRDefault="00DC7D5F" w:rsidP="009139A6">
      <w:r>
        <w:separator/>
      </w:r>
    </w:p>
  </w:footnote>
  <w:footnote w:type="continuationSeparator" w:id="0">
    <w:p w14:paraId="2E578785" w14:textId="77777777" w:rsidR="00DC7D5F" w:rsidRDefault="00DC7D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9BB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352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D9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D5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7D5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DEE5C"/>
  <w15:chartTrackingRefBased/>
  <w15:docId w15:val="{6F33EE64-AB01-4832-9300-F127D727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7D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2023-12-11T07:40:00Z</dcterms:created>
  <dcterms:modified xsi:type="dcterms:W3CDTF">2023-12-11T07:41:00Z</dcterms:modified>
</cp:coreProperties>
</file>